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33733" w14:textId="77777777" w:rsidR="00A412CD" w:rsidRDefault="00A412CD" w:rsidP="00A41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WESTBI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02A98A3B" w14:textId="77777777" w:rsidR="00A412CD" w:rsidRDefault="00A412CD" w:rsidP="00A412C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Hundredor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14:paraId="3D289FB9" w14:textId="77777777" w:rsidR="00A412CD" w:rsidRDefault="00A412CD" w:rsidP="00A41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44F14" w14:textId="77777777" w:rsidR="00A412CD" w:rsidRDefault="00A412CD" w:rsidP="00A41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DA9F10" w14:textId="77777777" w:rsidR="00A412CD" w:rsidRDefault="00A412CD" w:rsidP="00A41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Jan.1431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of the Will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Todde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E14F8C2" w14:textId="77777777" w:rsidR="00A412CD" w:rsidRDefault="00A412CD" w:rsidP="00A41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0598236A" w14:textId="77777777" w:rsidR="00A412CD" w:rsidRDefault="00A412CD" w:rsidP="00A41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935394" w14:textId="77777777" w:rsidR="00A412CD" w:rsidRDefault="00A412CD" w:rsidP="00A41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A25D8" w14:textId="77777777" w:rsidR="00A412CD" w:rsidRDefault="00A412CD" w:rsidP="00A41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498599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6F7F6" w14:textId="77777777" w:rsidR="00A412CD" w:rsidRDefault="00A412CD" w:rsidP="009139A6">
      <w:r>
        <w:separator/>
      </w:r>
    </w:p>
  </w:endnote>
  <w:endnote w:type="continuationSeparator" w:id="0">
    <w:p w14:paraId="55B5D8F4" w14:textId="77777777" w:rsidR="00A412CD" w:rsidRDefault="00A412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14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A48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3C1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8316A" w14:textId="77777777" w:rsidR="00A412CD" w:rsidRDefault="00A412CD" w:rsidP="009139A6">
      <w:r>
        <w:separator/>
      </w:r>
    </w:p>
  </w:footnote>
  <w:footnote w:type="continuationSeparator" w:id="0">
    <w:p w14:paraId="33852809" w14:textId="77777777" w:rsidR="00A412CD" w:rsidRDefault="00A412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DBB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4D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29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2CD"/>
    <w:rsid w:val="000666E0"/>
    <w:rsid w:val="002510B7"/>
    <w:rsid w:val="005C130B"/>
    <w:rsid w:val="00826F5C"/>
    <w:rsid w:val="009139A6"/>
    <w:rsid w:val="009448BB"/>
    <w:rsid w:val="00A3176C"/>
    <w:rsid w:val="00A412CD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FAAC4"/>
  <w15:chartTrackingRefBased/>
  <w15:docId w15:val="{6263B422-0AEF-4013-A729-BFB23548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2022-10-08T20:52:00Z</dcterms:created>
  <dcterms:modified xsi:type="dcterms:W3CDTF">2022-10-08T20:52:00Z</dcterms:modified>
</cp:coreProperties>
</file>